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BF" w:rsidRPr="00A73BF6" w:rsidRDefault="008857BF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Сведения</w:t>
      </w:r>
    </w:p>
    <w:p w:rsidR="008857BF" w:rsidRPr="00A73BF6" w:rsidRDefault="008857BF" w:rsidP="001859B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57BF" w:rsidRPr="00A73BF6" w:rsidRDefault="008857BF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депутатов Совета депутатов  Большеизыракского сельсовета Маслянинского района Новосибирской области</w:t>
      </w:r>
    </w:p>
    <w:p w:rsidR="008857BF" w:rsidRPr="00A73BF6" w:rsidRDefault="008857BF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73BF6">
        <w:rPr>
          <w:rFonts w:ascii="Times New Roman" w:hAnsi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8857BF" w:rsidRPr="00A73BF6" w:rsidRDefault="008857BF" w:rsidP="00660C6C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A73BF6">
        <w:rPr>
          <w:rFonts w:ascii="Times New Roman" w:hAnsi="Times New Roman"/>
          <w:sz w:val="24"/>
          <w:szCs w:val="24"/>
        </w:rPr>
        <w:t>и членов их семей за период</w:t>
      </w:r>
      <w:r>
        <w:rPr>
          <w:rFonts w:ascii="Times New Roman" w:hAnsi="Times New Roman"/>
          <w:sz w:val="24"/>
          <w:szCs w:val="24"/>
        </w:rPr>
        <w:t xml:space="preserve"> с 1 января по 31 декабря 2017</w:t>
      </w:r>
      <w:r w:rsidRPr="00A73BF6">
        <w:rPr>
          <w:rFonts w:ascii="Times New Roman" w:hAnsi="Times New Roman"/>
          <w:sz w:val="24"/>
          <w:szCs w:val="24"/>
        </w:rPr>
        <w:t xml:space="preserve"> года</w:t>
      </w:r>
    </w:p>
    <w:p w:rsidR="008857BF" w:rsidRDefault="008857BF" w:rsidP="00660C6C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8857BF" w:rsidRPr="00961781" w:rsidTr="00961781">
        <w:tc>
          <w:tcPr>
            <w:tcW w:w="568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Фамилия и 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инициалы лица,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чьи сведения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Транспортные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57BF" w:rsidRPr="00961781" w:rsidRDefault="008857BF" w:rsidP="00961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</w:p>
        </w:tc>
        <w:tc>
          <w:tcPr>
            <w:tcW w:w="1559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961781">
        <w:tc>
          <w:tcPr>
            <w:tcW w:w="568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8857BF" w:rsidRPr="00C13257" w:rsidRDefault="008857BF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Горелова Елена Владимировна</w:t>
            </w: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C624C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319 819,69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иной доход (ежемесячное пособие ребенку до 18 лет)</w:t>
            </w: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C13257" w:rsidRDefault="008857BF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9C624C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993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Индивидуаль-ная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65,6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легковой,</w:t>
            </w:r>
          </w:p>
          <w:p w:rsidR="008857BF" w:rsidRPr="00DF4B0B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Хонда ЦРВ</w:t>
            </w:r>
            <w:r w:rsidRPr="00DF4B0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Снегоход YAMAHA VK 540E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33 226,45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Пенсия:             выплата ветерану боевых действий</w:t>
            </w: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961781">
        <w:tc>
          <w:tcPr>
            <w:tcW w:w="568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8857BF" w:rsidRPr="00C13257" w:rsidRDefault="008857BF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 xml:space="preserve"> Большакова Галина Павловна</w:t>
            </w:r>
          </w:p>
        </w:tc>
        <w:tc>
          <w:tcPr>
            <w:tcW w:w="1276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C13257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легковой, Nissan Cube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428 889,74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пенсия</w:t>
            </w: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C13257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961781">
        <w:tc>
          <w:tcPr>
            <w:tcW w:w="568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1359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111 895,85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предыдущее место работы</w:t>
            </w:r>
          </w:p>
        </w:tc>
      </w:tr>
      <w:tr w:rsidR="008857BF" w:rsidRPr="00961781" w:rsidTr="00961781">
        <w:tc>
          <w:tcPr>
            <w:tcW w:w="568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C13257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961781">
        <w:tc>
          <w:tcPr>
            <w:tcW w:w="568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8857BF" w:rsidRPr="00C13257" w:rsidRDefault="008857BF" w:rsidP="00961781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Соловцова Светлана Владимировна</w:t>
            </w: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208 445,13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работы, иной доход (ежемесячное пособие ребенку до 18 лет)</w:t>
            </w:r>
          </w:p>
        </w:tc>
      </w:tr>
      <w:tr w:rsidR="008857BF" w:rsidRPr="00961781" w:rsidTr="00961781">
        <w:tc>
          <w:tcPr>
            <w:tcW w:w="568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961781">
        <w:tc>
          <w:tcPr>
            <w:tcW w:w="568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961781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993" w:type="dxa"/>
          </w:tcPr>
          <w:p w:rsidR="008857BF" w:rsidRPr="00961781" w:rsidRDefault="008857BF" w:rsidP="001949CB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961781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A042CD">
        <w:tc>
          <w:tcPr>
            <w:tcW w:w="568" w:type="dxa"/>
            <w:vMerge w:val="restart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857BF" w:rsidRPr="00C13257" w:rsidRDefault="008857BF" w:rsidP="00A042C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Соколов Александр Константино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C13257">
              <w:rPr>
                <w:rFonts w:ascii="Times New Roman" w:hAnsi="Times New Roman"/>
                <w:b/>
                <w:sz w:val="20"/>
                <w:szCs w:val="20"/>
              </w:rPr>
              <w:t>вич</w:t>
            </w: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1559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131000</w:t>
            </w: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57BF" w:rsidRDefault="008857BF" w:rsidP="00101080">
            <w:r w:rsidRPr="00301D6B">
              <w:rPr>
                <w:rFonts w:ascii="Times New Roman" w:hAnsi="Times New Roman"/>
                <w:sz w:val="20"/>
                <w:szCs w:val="20"/>
              </w:rPr>
              <w:t>42,30</w:t>
            </w:r>
          </w:p>
        </w:tc>
        <w:tc>
          <w:tcPr>
            <w:tcW w:w="993" w:type="dxa"/>
          </w:tcPr>
          <w:p w:rsidR="008857BF" w:rsidRPr="00301D6B" w:rsidRDefault="008857BF" w:rsidP="001010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14 868,94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(пособие по безработице), доход по трудовому договору</w:t>
            </w: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19926,00</w:t>
            </w:r>
          </w:p>
        </w:tc>
        <w:tc>
          <w:tcPr>
            <w:tcW w:w="993" w:type="dxa"/>
          </w:tcPr>
          <w:p w:rsidR="008857BF" w:rsidRPr="00961781" w:rsidRDefault="008857BF" w:rsidP="00101080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8857BF" w:rsidRPr="00301D6B" w:rsidRDefault="008857BF">
            <w:pPr>
              <w:rPr>
                <w:rFonts w:ascii="Times New Roman" w:hAnsi="Times New Roman"/>
                <w:sz w:val="20"/>
                <w:szCs w:val="20"/>
              </w:rPr>
            </w:pPr>
            <w:r w:rsidRPr="00301D6B">
              <w:rPr>
                <w:rFonts w:ascii="Times New Roman" w:hAnsi="Times New Roman"/>
                <w:sz w:val="20"/>
                <w:szCs w:val="20"/>
              </w:rPr>
              <w:t>42,30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177 772,37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с предыдущего места работы,</w:t>
            </w:r>
          </w:p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 )</w:t>
            </w: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753753" w:rsidRDefault="008857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Pr="00301D6B" w:rsidRDefault="008857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753753" w:rsidRDefault="008857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Pr="00301D6B" w:rsidRDefault="008857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19 926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  <w:vMerge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8857BF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52,8</w:t>
            </w:r>
          </w:p>
        </w:tc>
        <w:tc>
          <w:tcPr>
            <w:tcW w:w="993" w:type="dxa"/>
          </w:tcPr>
          <w:p w:rsidR="008857BF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 w:rsidP="00B04226"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8857BF" w:rsidRPr="00301D6B" w:rsidRDefault="008857BF" w:rsidP="00B04226">
            <w:pPr>
              <w:rPr>
                <w:rFonts w:ascii="Times New Roman" w:hAnsi="Times New Roman"/>
                <w:sz w:val="20"/>
                <w:szCs w:val="20"/>
              </w:rPr>
            </w:pPr>
            <w:r w:rsidRPr="00301D6B">
              <w:rPr>
                <w:rFonts w:ascii="Times New Roman" w:hAnsi="Times New Roman"/>
                <w:sz w:val="20"/>
                <w:szCs w:val="20"/>
              </w:rPr>
              <w:t>42,30</w:t>
            </w:r>
          </w:p>
        </w:tc>
        <w:tc>
          <w:tcPr>
            <w:tcW w:w="992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B042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Pr="00301D6B" w:rsidRDefault="008857BF" w:rsidP="00B042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A042CD">
        <w:tc>
          <w:tcPr>
            <w:tcW w:w="568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A042C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B042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7BF" w:rsidRPr="00301D6B" w:rsidRDefault="008857BF" w:rsidP="00B042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19 926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57BF" w:rsidRPr="00961781" w:rsidRDefault="008857BF" w:rsidP="00A042C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857BF" w:rsidRPr="0089467D" w:rsidRDefault="008857BF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Дубок Андрей Иванович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 w:rsidP="00EC570A">
            <w:r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8857BF" w:rsidRPr="00301D6B" w:rsidRDefault="008857BF" w:rsidP="00EC57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, </w:t>
            </w:r>
          </w:p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469 Б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182 653,00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трудовому договору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 w:rsidP="00EC570A">
            <w:r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8857BF" w:rsidRPr="00301D6B" w:rsidRDefault="008857BF" w:rsidP="00EC57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40 105,66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 w:rsidP="00EC570A">
            <w:r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8857BF" w:rsidRPr="00301D6B" w:rsidRDefault="008857BF" w:rsidP="00EC57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Default="008857BF" w:rsidP="00EC570A">
            <w:r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8857BF" w:rsidRPr="00301D6B" w:rsidRDefault="008857BF" w:rsidP="00EC57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01D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1200,00</w:t>
            </w:r>
          </w:p>
        </w:tc>
        <w:tc>
          <w:tcPr>
            <w:tcW w:w="993" w:type="dxa"/>
          </w:tcPr>
          <w:p w:rsidR="008857BF" w:rsidRPr="00961781" w:rsidRDefault="008857BF" w:rsidP="00EC570A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857BF" w:rsidRPr="0089467D" w:rsidRDefault="008857BF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Голохвастов Андр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й Александрович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6C0F8A" w:rsidRDefault="008857BF" w:rsidP="005B4D7F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Pr="00961781" w:rsidRDefault="008857BF" w:rsidP="005B4D7F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8857BF" w:rsidRPr="00961781" w:rsidRDefault="008857BF" w:rsidP="005B4D7F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8857BF" w:rsidRPr="00961781" w:rsidRDefault="008857BF" w:rsidP="005B4D7F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УАЗ 452,</w:t>
            </w:r>
          </w:p>
          <w:p w:rsidR="008857BF" w:rsidRPr="007C1AE3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7C1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LOGAN</w:t>
                </w:r>
              </w:smartTag>
            </w:smartTag>
            <w:r w:rsidRPr="007C1A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510 017,81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 по основному месту работы, пенсия, трудовой договор по совместительству 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6C0F8A" w:rsidRDefault="008857BF" w:rsidP="00282156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857BF" w:rsidRPr="00961781" w:rsidRDefault="008857BF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8857BF" w:rsidRPr="00961781" w:rsidRDefault="008857BF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8857BF" w:rsidRPr="00961781" w:rsidRDefault="008857BF" w:rsidP="0028215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</w:tc>
        <w:tc>
          <w:tcPr>
            <w:tcW w:w="992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993" w:type="dxa"/>
          </w:tcPr>
          <w:p w:rsidR="008857BF" w:rsidRPr="00961781" w:rsidRDefault="008857BF" w:rsidP="00B04226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343 289,84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 по основному месту работы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617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857BF" w:rsidRPr="0089467D" w:rsidRDefault="008857BF" w:rsidP="00C7600D">
            <w:pPr>
              <w:spacing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467D">
              <w:rPr>
                <w:rFonts w:ascii="Times New Roman" w:hAnsi="Times New Roman"/>
                <w:b/>
                <w:sz w:val="20"/>
                <w:szCs w:val="20"/>
              </w:rPr>
              <w:t>Дедков Василий Иванович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ГАЗ-3110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153 982,14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1270,0</w:t>
            </w:r>
          </w:p>
        </w:tc>
        <w:tc>
          <w:tcPr>
            <w:tcW w:w="993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1270,0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106 277,76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Иной доход (пенсия)</w:t>
            </w:r>
          </w:p>
        </w:tc>
      </w:tr>
      <w:tr w:rsidR="008857BF" w:rsidRPr="00961781" w:rsidTr="0089467D">
        <w:tc>
          <w:tcPr>
            <w:tcW w:w="568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57BF" w:rsidRPr="00961781" w:rsidRDefault="008857BF" w:rsidP="00C7600D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7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Кварти-ра 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Индивидуаль-ная 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857BF" w:rsidRPr="00961781" w:rsidRDefault="008857BF" w:rsidP="00C7600D">
            <w:pPr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857BF" w:rsidRPr="00660C6C" w:rsidRDefault="008857BF" w:rsidP="00F23494">
      <w:pPr>
        <w:spacing w:after="6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8857BF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C6C"/>
    <w:rsid w:val="00014535"/>
    <w:rsid w:val="000E1EF6"/>
    <w:rsid w:val="000F3A93"/>
    <w:rsid w:val="000F4B26"/>
    <w:rsid w:val="00101080"/>
    <w:rsid w:val="0013261D"/>
    <w:rsid w:val="001859BC"/>
    <w:rsid w:val="001907E5"/>
    <w:rsid w:val="001949CB"/>
    <w:rsid w:val="00225B03"/>
    <w:rsid w:val="00227C25"/>
    <w:rsid w:val="00282156"/>
    <w:rsid w:val="0029640F"/>
    <w:rsid w:val="002B339A"/>
    <w:rsid w:val="002B53F9"/>
    <w:rsid w:val="002D7B54"/>
    <w:rsid w:val="00301C07"/>
    <w:rsid w:val="00301D6B"/>
    <w:rsid w:val="00385E7B"/>
    <w:rsid w:val="003A3889"/>
    <w:rsid w:val="00421E69"/>
    <w:rsid w:val="00425F0D"/>
    <w:rsid w:val="0049073D"/>
    <w:rsid w:val="004A37C1"/>
    <w:rsid w:val="004C0E2E"/>
    <w:rsid w:val="004C3E41"/>
    <w:rsid w:val="004E0A24"/>
    <w:rsid w:val="00520469"/>
    <w:rsid w:val="0056780E"/>
    <w:rsid w:val="005B4D7F"/>
    <w:rsid w:val="00601392"/>
    <w:rsid w:val="00623F15"/>
    <w:rsid w:val="00660C6C"/>
    <w:rsid w:val="0067170F"/>
    <w:rsid w:val="006A6DC2"/>
    <w:rsid w:val="006B30D3"/>
    <w:rsid w:val="006C0F8A"/>
    <w:rsid w:val="006C2228"/>
    <w:rsid w:val="006D68E4"/>
    <w:rsid w:val="006D7DA4"/>
    <w:rsid w:val="006F4ECB"/>
    <w:rsid w:val="00715D22"/>
    <w:rsid w:val="007174D8"/>
    <w:rsid w:val="00753753"/>
    <w:rsid w:val="007705F1"/>
    <w:rsid w:val="0077258A"/>
    <w:rsid w:val="007C1AE3"/>
    <w:rsid w:val="007C5102"/>
    <w:rsid w:val="008320A8"/>
    <w:rsid w:val="008569D0"/>
    <w:rsid w:val="008857BF"/>
    <w:rsid w:val="0089467D"/>
    <w:rsid w:val="008C4068"/>
    <w:rsid w:val="008E39EE"/>
    <w:rsid w:val="008F2F58"/>
    <w:rsid w:val="0092031D"/>
    <w:rsid w:val="009238D2"/>
    <w:rsid w:val="00927C85"/>
    <w:rsid w:val="00960AC0"/>
    <w:rsid w:val="00961781"/>
    <w:rsid w:val="00974EE4"/>
    <w:rsid w:val="009A3688"/>
    <w:rsid w:val="009B652B"/>
    <w:rsid w:val="009C624C"/>
    <w:rsid w:val="009E1178"/>
    <w:rsid w:val="00A042CD"/>
    <w:rsid w:val="00A73BF6"/>
    <w:rsid w:val="00AC4709"/>
    <w:rsid w:val="00AE7D62"/>
    <w:rsid w:val="00B04226"/>
    <w:rsid w:val="00B36C55"/>
    <w:rsid w:val="00B51BF3"/>
    <w:rsid w:val="00B6270A"/>
    <w:rsid w:val="00B877EE"/>
    <w:rsid w:val="00BB1374"/>
    <w:rsid w:val="00BF162F"/>
    <w:rsid w:val="00BF6FE5"/>
    <w:rsid w:val="00C11588"/>
    <w:rsid w:val="00C13257"/>
    <w:rsid w:val="00C17A2E"/>
    <w:rsid w:val="00C73016"/>
    <w:rsid w:val="00C7600D"/>
    <w:rsid w:val="00CA6A20"/>
    <w:rsid w:val="00D21E9C"/>
    <w:rsid w:val="00D24BD1"/>
    <w:rsid w:val="00D4745B"/>
    <w:rsid w:val="00DF4B0B"/>
    <w:rsid w:val="00E0027E"/>
    <w:rsid w:val="00E03D1C"/>
    <w:rsid w:val="00E34C4E"/>
    <w:rsid w:val="00E41C6C"/>
    <w:rsid w:val="00E55EF2"/>
    <w:rsid w:val="00EC570A"/>
    <w:rsid w:val="00EC6CC0"/>
    <w:rsid w:val="00EF35DF"/>
    <w:rsid w:val="00F23494"/>
    <w:rsid w:val="00FB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34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9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4</Pages>
  <Words>610</Words>
  <Characters>3477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33</cp:revision>
  <cp:lastPrinted>2018-05-15T10:52:00Z</cp:lastPrinted>
  <dcterms:created xsi:type="dcterms:W3CDTF">2015-06-05T07:26:00Z</dcterms:created>
  <dcterms:modified xsi:type="dcterms:W3CDTF">2018-05-16T09:18:00Z</dcterms:modified>
</cp:coreProperties>
</file>